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B97" w:rsidRPr="008211AE" w:rsidRDefault="00E46B97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E46B97" w:rsidRPr="006C56BF" w:rsidRDefault="00E46B97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4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E46B97" w:rsidRDefault="00E46B97" w:rsidP="00A37C5D">
      <w:pPr>
        <w:pStyle w:val="Heading1"/>
        <w:jc w:val="left"/>
        <w:rPr>
          <w:sz w:val="22"/>
        </w:rPr>
      </w:pPr>
    </w:p>
    <w:p w:rsidR="00E46B97" w:rsidRDefault="00E46B97">
      <w:pPr>
        <w:pStyle w:val="Heading1"/>
        <w:jc w:val="center"/>
        <w:rPr>
          <w:i w:val="0"/>
          <w:iCs w:val="0"/>
        </w:rPr>
      </w:pPr>
    </w:p>
    <w:p w:rsidR="00E46B97" w:rsidRPr="00C218DF" w:rsidRDefault="00E46B97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E46B97" w:rsidRPr="00C218DF" w:rsidRDefault="00E46B97"/>
    <w:p w:rsidR="00E46B97" w:rsidRPr="00C218DF" w:rsidRDefault="00E46B9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E46B97" w:rsidRPr="00C218DF" w:rsidRDefault="00E46B97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E46B97" w:rsidRPr="00C218DF" w:rsidRDefault="00E46B97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E46B97" w:rsidRPr="00C218DF" w:rsidRDefault="00E46B97">
      <w:pPr>
        <w:ind w:firstLine="709"/>
      </w:pPr>
      <w:r w:rsidRPr="00C218DF">
        <w:t xml:space="preserve">Для </w:t>
      </w:r>
      <w:r w:rsidRPr="00F46AC5">
        <w:t>ОАО «НИАЭП»</w:t>
      </w:r>
      <w:r w:rsidRPr="00C218DF">
        <w:t>:</w:t>
      </w:r>
    </w:p>
    <w:p w:rsidR="00E46B97" w:rsidRPr="00C218DF" w:rsidRDefault="00E46B97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E46B97" w:rsidRPr="00C218DF" w:rsidRDefault="00E46B97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E46B97" w:rsidRPr="00C218DF" w:rsidRDefault="00E46B97">
      <w:pPr>
        <w:pStyle w:val="Header"/>
        <w:ind w:left="2880"/>
        <w:rPr>
          <w:sz w:val="24"/>
          <w:szCs w:val="24"/>
        </w:rPr>
      </w:pPr>
      <w:r w:rsidRPr="00F46AC5">
        <w:rPr>
          <w:sz w:val="24"/>
        </w:rPr>
        <w:t>Открытое акционерное общество НИЖЕГОРОДСКАЯ ИНЖИНИРИНГОВАЯ КОМПАНИЯ «АТОМЭНЕРГОПРОЕКТ»</w:t>
      </w:r>
    </w:p>
    <w:p w:rsidR="00E46B97" w:rsidRPr="00617ECB" w:rsidRDefault="00E46B97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E46B97" w:rsidRPr="00C218DF" w:rsidRDefault="00E46B97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E46B97" w:rsidRDefault="00E46B97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E46B97" w:rsidRPr="00C218DF" w:rsidRDefault="00E46B97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E46B97" w:rsidRPr="00C218DF" w:rsidRDefault="00E46B97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E46B97" w:rsidRDefault="00E46B97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E46B97" w:rsidRPr="00741642" w:rsidRDefault="00E46B97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E46B97" w:rsidRPr="00C218DF" w:rsidRDefault="00E46B97">
      <w:pPr>
        <w:ind w:firstLine="709"/>
      </w:pPr>
    </w:p>
    <w:p w:rsidR="00E46B97" w:rsidRPr="00C218DF" w:rsidRDefault="00E46B9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E46B97" w:rsidRPr="00C218DF" w:rsidRDefault="00E46B97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E46B97" w:rsidRPr="00C218DF" w:rsidRDefault="00E46B97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E46B97" w:rsidRPr="00C218DF" w:rsidRDefault="00E46B97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E46B97" w:rsidRPr="00C218DF" w:rsidRDefault="00E46B97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E46B97" w:rsidRPr="00C218DF" w:rsidRDefault="00E46B9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E46B97" w:rsidRPr="00C218DF" w:rsidRDefault="00E46B97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E46B97" w:rsidRPr="00C218DF" w:rsidRDefault="00E46B9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E46B97" w:rsidRPr="00C218DF" w:rsidRDefault="00E46B97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E46B97" w:rsidRPr="00C218DF" w:rsidRDefault="00E46B9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E46B97" w:rsidRPr="00C218DF" w:rsidRDefault="00E46B97" w:rsidP="00C218DF">
      <w:pPr>
        <w:ind w:left="284"/>
      </w:pPr>
      <w:r w:rsidRPr="00C218DF">
        <w:t>- уже известна Принимающей стороне;</w:t>
      </w:r>
    </w:p>
    <w:p w:rsidR="00E46B97" w:rsidRPr="00C218DF" w:rsidRDefault="00E46B97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E46B97" w:rsidRPr="00C218DF" w:rsidRDefault="00E46B97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E46B97" w:rsidRPr="00C218DF" w:rsidRDefault="00E46B97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E46B97" w:rsidRPr="00C218DF" w:rsidRDefault="00E46B97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E46B97" w:rsidRPr="00C218DF" w:rsidRDefault="00E46B9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E46B97" w:rsidRPr="00C218DF" w:rsidRDefault="00E46B9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E46B97" w:rsidRPr="00C218DF" w:rsidRDefault="00E46B9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E46B97" w:rsidRPr="00C218DF" w:rsidRDefault="00E46B97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E46B97" w:rsidRPr="00C218DF" w:rsidRDefault="00E46B97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E46B97" w:rsidRPr="00C218DF" w:rsidRDefault="00E46B97">
      <w:pPr>
        <w:pStyle w:val="BodyText"/>
        <w:rPr>
          <w:b w:val="0"/>
          <w:bCs w:val="0"/>
          <w:i w:val="0"/>
          <w:iCs w:val="0"/>
        </w:rPr>
      </w:pPr>
    </w:p>
    <w:p w:rsidR="00E46B97" w:rsidRDefault="00E46B97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E46B97" w:rsidRDefault="00E46B97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E46B97" w:rsidRPr="00C93F07" w:rsidTr="00D60065">
        <w:trPr>
          <w:jc w:val="center"/>
        </w:trPr>
        <w:tc>
          <w:tcPr>
            <w:tcW w:w="5166" w:type="dxa"/>
          </w:tcPr>
          <w:p w:rsidR="00E46B97" w:rsidRPr="002A6738" w:rsidRDefault="00E46B97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Подрядчик</w:t>
            </w:r>
          </w:p>
        </w:tc>
        <w:tc>
          <w:tcPr>
            <w:tcW w:w="5166" w:type="dxa"/>
          </w:tcPr>
          <w:p w:rsidR="00E46B97" w:rsidRPr="002A6738" w:rsidRDefault="00E46B97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Заказчик</w:t>
            </w:r>
          </w:p>
        </w:tc>
      </w:tr>
      <w:tr w:rsidR="00E46B97" w:rsidRPr="00C93F07" w:rsidTr="00D60065">
        <w:trPr>
          <w:jc w:val="center"/>
        </w:trPr>
        <w:tc>
          <w:tcPr>
            <w:tcW w:w="5166" w:type="dxa"/>
          </w:tcPr>
          <w:p w:rsidR="00E46B97" w:rsidRPr="002A6738" w:rsidRDefault="00E46B97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E46B97" w:rsidRPr="002A6738" w:rsidRDefault="00E46B97" w:rsidP="00D60065">
            <w:pPr>
              <w:pStyle w:val="BodyText"/>
              <w:jc w:val="left"/>
              <w:rPr>
                <w:i w:val="0"/>
              </w:rPr>
            </w:pPr>
            <w:r w:rsidRPr="002A6738">
              <w:rPr>
                <w:i w:val="0"/>
              </w:rPr>
              <w:t xml:space="preserve">Старший вице-президент – директор </w:t>
            </w:r>
          </w:p>
        </w:tc>
      </w:tr>
      <w:tr w:rsidR="00E46B97" w:rsidRPr="00C93F07" w:rsidTr="00D60065">
        <w:trPr>
          <w:jc w:val="center"/>
        </w:trPr>
        <w:tc>
          <w:tcPr>
            <w:tcW w:w="5166" w:type="dxa"/>
          </w:tcPr>
          <w:p w:rsidR="00E46B97" w:rsidRPr="002A6738" w:rsidRDefault="00E46B97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E46B97" w:rsidRPr="002A6738" w:rsidRDefault="00E46B97" w:rsidP="00D60065">
            <w:pPr>
              <w:pStyle w:val="BodyText"/>
              <w:jc w:val="left"/>
              <w:rPr>
                <w:i w:val="0"/>
              </w:rPr>
            </w:pPr>
            <w:r w:rsidRPr="002A6738">
              <w:rPr>
                <w:i w:val="0"/>
              </w:rPr>
              <w:t>по проектированию ОАО «НИАЭП»</w:t>
            </w:r>
          </w:p>
        </w:tc>
      </w:tr>
      <w:tr w:rsidR="00E46B97" w:rsidRPr="00091C59" w:rsidTr="00D60065">
        <w:trPr>
          <w:jc w:val="center"/>
        </w:trPr>
        <w:tc>
          <w:tcPr>
            <w:tcW w:w="5166" w:type="dxa"/>
          </w:tcPr>
          <w:p w:rsidR="00E46B97" w:rsidRPr="002A6738" w:rsidRDefault="00E46B97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E46B97" w:rsidRPr="002A6738" w:rsidRDefault="00E46B97" w:rsidP="00D60065">
            <w:pPr>
              <w:pStyle w:val="BodyText"/>
              <w:rPr>
                <w:i w:val="0"/>
              </w:rPr>
            </w:pPr>
          </w:p>
          <w:p w:rsidR="00E46B97" w:rsidRPr="002A6738" w:rsidRDefault="00E46B97" w:rsidP="00D60065">
            <w:pPr>
              <w:pStyle w:val="BodyText"/>
              <w:rPr>
                <w:i w:val="0"/>
              </w:rPr>
            </w:pPr>
            <w:r w:rsidRPr="002A6738">
              <w:rPr>
                <w:i w:val="0"/>
              </w:rPr>
              <w:t>___________________ Ю.А. Иванов</w:t>
            </w:r>
          </w:p>
        </w:tc>
      </w:tr>
    </w:tbl>
    <w:p w:rsidR="00E46B97" w:rsidRPr="00C218DF" w:rsidRDefault="00E46B97" w:rsidP="008D2E8F">
      <w:pPr>
        <w:pStyle w:val="BodyText"/>
        <w:jc w:val="center"/>
      </w:pPr>
    </w:p>
    <w:sectPr w:rsidR="00E46B97" w:rsidRPr="00C218DF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B97" w:rsidRDefault="00E46B97">
      <w:r>
        <w:separator/>
      </w:r>
    </w:p>
  </w:endnote>
  <w:endnote w:type="continuationSeparator" w:id="0">
    <w:p w:rsidR="00E46B97" w:rsidRDefault="00E46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B97" w:rsidRDefault="00E46B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6B97" w:rsidRDefault="00E46B9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B97" w:rsidRDefault="00E46B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46B97" w:rsidRDefault="00E46B9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B97" w:rsidRDefault="00E46B97">
      <w:r>
        <w:separator/>
      </w:r>
    </w:p>
  </w:footnote>
  <w:footnote w:type="continuationSeparator" w:id="0">
    <w:p w:rsidR="00E46B97" w:rsidRDefault="00E46B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553C"/>
    <w:rsid w:val="00074CB5"/>
    <w:rsid w:val="00091C59"/>
    <w:rsid w:val="00097999"/>
    <w:rsid w:val="000B56D4"/>
    <w:rsid w:val="000D3919"/>
    <w:rsid w:val="00110F89"/>
    <w:rsid w:val="00195012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52B70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A09A2"/>
    <w:rsid w:val="006B7412"/>
    <w:rsid w:val="006C56BF"/>
    <w:rsid w:val="006C6377"/>
    <w:rsid w:val="006F7621"/>
    <w:rsid w:val="00741642"/>
    <w:rsid w:val="008211AE"/>
    <w:rsid w:val="0084348D"/>
    <w:rsid w:val="008764BC"/>
    <w:rsid w:val="00884386"/>
    <w:rsid w:val="0089406B"/>
    <w:rsid w:val="008D2E8F"/>
    <w:rsid w:val="008F0884"/>
    <w:rsid w:val="008F1B03"/>
    <w:rsid w:val="00957729"/>
    <w:rsid w:val="009E2BB8"/>
    <w:rsid w:val="00A15AAD"/>
    <w:rsid w:val="00A37C5D"/>
    <w:rsid w:val="00A845FD"/>
    <w:rsid w:val="00A95E71"/>
    <w:rsid w:val="00AB1B1D"/>
    <w:rsid w:val="00AE072B"/>
    <w:rsid w:val="00B35F59"/>
    <w:rsid w:val="00BE64B1"/>
    <w:rsid w:val="00C218DF"/>
    <w:rsid w:val="00C72D81"/>
    <w:rsid w:val="00C93F07"/>
    <w:rsid w:val="00CA071D"/>
    <w:rsid w:val="00CA142A"/>
    <w:rsid w:val="00CF093A"/>
    <w:rsid w:val="00D3504D"/>
    <w:rsid w:val="00D476A6"/>
    <w:rsid w:val="00D60065"/>
    <w:rsid w:val="00D6407B"/>
    <w:rsid w:val="00DC1503"/>
    <w:rsid w:val="00DF1FD7"/>
    <w:rsid w:val="00DF7A59"/>
    <w:rsid w:val="00E214B7"/>
    <w:rsid w:val="00E36703"/>
    <w:rsid w:val="00E46B97"/>
    <w:rsid w:val="00E71F4B"/>
    <w:rsid w:val="00F46AC5"/>
    <w:rsid w:val="00F717EF"/>
    <w:rsid w:val="00F81CBD"/>
    <w:rsid w:val="00F8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922</Words>
  <Characters>5260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30</cp:revision>
  <cp:lastPrinted>2013-12-16T10:36:00Z</cp:lastPrinted>
  <dcterms:created xsi:type="dcterms:W3CDTF">2012-03-15T11:53:00Z</dcterms:created>
  <dcterms:modified xsi:type="dcterms:W3CDTF">2014-08-07T06:12:00Z</dcterms:modified>
</cp:coreProperties>
</file>